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A67" w:rsidRPr="00E77870" w:rsidRDefault="002D0A67" w:rsidP="002D0A6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John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PAKOK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77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2D0A67" w:rsidRDefault="002D0A67" w:rsidP="002D0A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43005E">
        <w:rPr>
          <w:rFonts w:ascii="Times New Roman" w:hAnsi="Times New Roman" w:cs="Times New Roman"/>
          <w:noProof/>
          <w:sz w:val="24"/>
          <w:szCs w:val="24"/>
        </w:rPr>
        <w:t>Hatmaker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0A67" w:rsidRDefault="002D0A67" w:rsidP="002D0A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0A67" w:rsidRDefault="002D0A67" w:rsidP="002D0A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0A67" w:rsidRDefault="002D0A67" w:rsidP="002D0A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43005E">
        <w:rPr>
          <w:rFonts w:ascii="Times New Roman" w:hAnsi="Times New Roman" w:cs="Times New Roman"/>
          <w:noProof/>
          <w:sz w:val="24"/>
          <w:szCs w:val="24"/>
        </w:rPr>
        <w:t>199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D0A67" w:rsidRDefault="002D0A67" w:rsidP="002D0A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0A67" w:rsidRDefault="002D0A67" w:rsidP="002D0A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0A67" w:rsidRDefault="002D0A67" w:rsidP="002D0A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A67" w:rsidRDefault="002D0A67" w:rsidP="00564E3C">
      <w:pPr>
        <w:spacing w:after="0" w:line="240" w:lineRule="auto"/>
      </w:pPr>
      <w:r>
        <w:separator/>
      </w:r>
    </w:p>
  </w:endnote>
  <w:endnote w:type="continuationSeparator" w:id="0">
    <w:p w:rsidR="002D0A67" w:rsidRDefault="002D0A6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D0A67">
      <w:rPr>
        <w:rFonts w:ascii="Times New Roman" w:hAnsi="Times New Roman" w:cs="Times New Roman"/>
        <w:noProof/>
        <w:sz w:val="24"/>
        <w:szCs w:val="24"/>
      </w:rPr>
      <w:t>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A67" w:rsidRDefault="002D0A67" w:rsidP="00564E3C">
      <w:pPr>
        <w:spacing w:after="0" w:line="240" w:lineRule="auto"/>
      </w:pPr>
      <w:r>
        <w:separator/>
      </w:r>
    </w:p>
  </w:footnote>
  <w:footnote w:type="continuationSeparator" w:id="0">
    <w:p w:rsidR="002D0A67" w:rsidRDefault="002D0A6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A67"/>
    <w:rsid w:val="002D0A6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B98BE3-97C5-4843-ADBB-DA4E398D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2015-11-04T21:15:00Z</dcterms:created>
  <dcterms:modified xsi:type="dcterms:W3CDTF">2015-11-04T21:15:00Z</dcterms:modified>
</cp:coreProperties>
</file>